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FW Wohltorf (Amt Hohe Elbgeest) - Lieferung 1x HLF20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2025-064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Lieferung eines HLF20 an die Freiwillige Feuerwehr.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